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76A32D49" w:rsidR="009040E0" w:rsidRPr="008029EA" w:rsidRDefault="009040E0" w:rsidP="002445EC">
      <w:pPr>
        <w:pStyle w:val="CRCoverPage"/>
        <w:tabs>
          <w:tab w:val="right" w:pos="9639"/>
        </w:tabs>
        <w:spacing w:after="0"/>
        <w:rPr>
          <w:b/>
          <w:noProof/>
          <w:sz w:val="24"/>
        </w:rPr>
      </w:pPr>
      <w:bookmarkStart w:id="0" w:name="_GoBack"/>
      <w:bookmarkEnd w:id="0"/>
      <w:r w:rsidRPr="008029EA">
        <w:rPr>
          <w:b/>
          <w:noProof/>
          <w:sz w:val="24"/>
        </w:rPr>
        <w:t>3GPP TSG-</w:t>
      </w:r>
      <w:r w:rsidRPr="008029EA">
        <w:rPr>
          <w:rFonts w:hint="eastAsia"/>
          <w:b/>
          <w:noProof/>
          <w:sz w:val="24"/>
          <w:lang w:eastAsia="zh-CN"/>
        </w:rPr>
        <w:t>RAN</w:t>
      </w:r>
      <w:r w:rsidR="005C1C97">
        <w:rPr>
          <w:b/>
          <w:noProof/>
          <w:sz w:val="24"/>
          <w:lang w:eastAsia="zh-CN"/>
        </w:rPr>
        <w:t xml:space="preserve"> WG</w:t>
      </w:r>
      <w:r w:rsidR="00AF7EF1">
        <w:rPr>
          <w:b/>
          <w:noProof/>
          <w:sz w:val="24"/>
          <w:lang w:eastAsia="zh-CN"/>
        </w:rPr>
        <w:t>3</w:t>
      </w:r>
      <w:r w:rsidRPr="008029EA">
        <w:rPr>
          <w:b/>
          <w:noProof/>
          <w:sz w:val="24"/>
        </w:rPr>
        <w:t xml:space="preserve"> Meeting # 12</w:t>
      </w:r>
      <w:r w:rsidR="00AF7EF1">
        <w:rPr>
          <w:b/>
          <w:noProof/>
          <w:sz w:val="24"/>
        </w:rPr>
        <w:t>5</w:t>
      </w:r>
      <w:r w:rsidRPr="008029EA">
        <w:rPr>
          <w:b/>
          <w:noProof/>
          <w:sz w:val="24"/>
        </w:rPr>
        <w:t>bis</w:t>
      </w:r>
      <w:r w:rsidR="00CF7EE0">
        <w:fldChar w:fldCharType="begin"/>
      </w:r>
      <w:r w:rsidR="00CF7EE0">
        <w:instrText xml:space="preserve"> DOCPROPERTY  MtgSeq  \* MERGEFORMAT </w:instrText>
      </w:r>
      <w:r w:rsidR="00CF7EE0">
        <w:fldChar w:fldCharType="separate"/>
      </w:r>
      <w:r w:rsidRPr="008029EA">
        <w:rPr>
          <w:b/>
          <w:noProof/>
          <w:sz w:val="24"/>
        </w:rPr>
        <w:t xml:space="preserve"> </w:t>
      </w:r>
      <w:r w:rsidR="00CF7EE0">
        <w:rPr>
          <w:b/>
          <w:noProof/>
          <w:sz w:val="24"/>
        </w:rPr>
        <w:fldChar w:fldCharType="end"/>
      </w:r>
      <w:r w:rsidRPr="008029EA">
        <w:rPr>
          <w:b/>
          <w:i/>
          <w:noProof/>
          <w:sz w:val="28"/>
        </w:rPr>
        <w:tab/>
      </w:r>
      <w:r w:rsidR="00AF7EF1" w:rsidRPr="00AF7EF1">
        <w:rPr>
          <w:b/>
          <w:noProof/>
          <w:sz w:val="24"/>
        </w:rPr>
        <w:t>R3-245691</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CF7EE0">
        <w:fldChar w:fldCharType="begin"/>
      </w:r>
      <w:r w:rsidR="00CF7EE0">
        <w:instrText xml:space="preserve"> DOCPROPERTY  StartDate  \* MERGEFORMAT </w:instrText>
      </w:r>
      <w:r w:rsidR="00CF7EE0">
        <w:fldChar w:fldCharType="separate"/>
      </w:r>
      <w:r w:rsidRPr="008029EA">
        <w:rPr>
          <w:b/>
          <w:noProof/>
          <w:sz w:val="24"/>
        </w:rPr>
        <w:t xml:space="preserve"> </w:t>
      </w:r>
      <w:r w:rsidR="00CF7EE0">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91E2" w:rsidR="001E41F3" w:rsidRPr="00410371" w:rsidRDefault="005A6515" w:rsidP="00E13F3D">
            <w:pPr>
              <w:pStyle w:val="CRCoverPage"/>
              <w:spacing w:after="0"/>
              <w:jc w:val="right"/>
              <w:rPr>
                <w:b/>
                <w:noProof/>
                <w:sz w:val="28"/>
              </w:rPr>
            </w:pPr>
            <w:r>
              <w:rPr>
                <w:b/>
                <w:noProof/>
                <w:sz w:val="28"/>
              </w:rPr>
              <w:t>38.4</w:t>
            </w:r>
            <w:r w:rsidR="0007361A">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EC522" w:rsidR="001E41F3" w:rsidRPr="00C10414" w:rsidRDefault="00B26FA0" w:rsidP="00B26FA0">
            <w:pPr>
              <w:pStyle w:val="CRCoverPage"/>
              <w:spacing w:after="0"/>
              <w:jc w:val="right"/>
              <w:rPr>
                <w:noProof/>
                <w:highlight w:val="yellow"/>
              </w:rPr>
            </w:pPr>
            <w:r w:rsidRPr="00B26FA0">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5D61E" w:rsidR="001E41F3" w:rsidRPr="00410371" w:rsidRDefault="00AF7EF1"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18759" w:rsidR="001E41F3" w:rsidRPr="00410371" w:rsidRDefault="005A6515">
            <w:pPr>
              <w:pStyle w:val="CRCoverPage"/>
              <w:spacing w:after="0"/>
              <w:jc w:val="center"/>
              <w:rPr>
                <w:noProof/>
                <w:sz w:val="28"/>
              </w:rPr>
            </w:pPr>
            <w:r>
              <w:rPr>
                <w:b/>
                <w:noProof/>
                <w:sz w:val="28"/>
              </w:rPr>
              <w:t>1</w:t>
            </w:r>
            <w:r w:rsidR="00DC7467">
              <w:rPr>
                <w:b/>
                <w:noProof/>
                <w:sz w:val="28"/>
              </w:rPr>
              <w:t>6.1</w:t>
            </w:r>
            <w:r w:rsidR="003B62AC">
              <w:rPr>
                <w:b/>
                <w:noProof/>
                <w:sz w:val="28"/>
              </w:rPr>
              <w:t>9</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E229" w:rsidR="001E41F3" w:rsidRDefault="00D93538">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7BC4C" w:rsidR="001E41F3" w:rsidRDefault="00C81EB8">
            <w:pPr>
              <w:pStyle w:val="CRCoverPage"/>
              <w:spacing w:after="0"/>
              <w:ind w:left="100"/>
              <w:rPr>
                <w:noProof/>
              </w:rPr>
            </w:pPr>
            <w:r>
              <w:rPr>
                <w:noProof/>
              </w:rPr>
              <w:t>Huawei</w:t>
            </w:r>
            <w:r w:rsidR="00156DEB">
              <w:rPr>
                <w:noProof/>
              </w:rPr>
              <w:t>, CMCC, CUC, Nokia</w:t>
            </w:r>
            <w:r w:rsidR="00AF7EF1">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75D8" w:rsidR="001E41F3" w:rsidRDefault="00281CF9">
            <w:pPr>
              <w:pStyle w:val="CRCoverPage"/>
              <w:spacing w:after="0"/>
              <w:ind w:left="100"/>
              <w:rPr>
                <w:noProof/>
              </w:rPr>
            </w:pPr>
            <w:r w:rsidRPr="00281CF9">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44497ABA" w14:textId="2DEB99F8" w:rsidR="00156DEB" w:rsidRDefault="001E11BC" w:rsidP="00156DEB">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156DEB">
              <w:rPr>
                <w:i/>
                <w:snapToGrid w:val="0"/>
              </w:rPr>
              <w:t xml:space="preserve"> </w:t>
            </w:r>
          </w:p>
          <w:p w14:paraId="51F6015E" w14:textId="77777777" w:rsidR="00156DEB" w:rsidRPr="00F439D9" w:rsidRDefault="00156DEB" w:rsidP="00156DEB">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59F5E25" w14:textId="77777777" w:rsidR="00156DEB" w:rsidRPr="002C0AA6" w:rsidRDefault="00156DEB" w:rsidP="00156DEB">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31C656EC" w14:textId="7301C820" w:rsidR="00231F4F" w:rsidRPr="00231F4F" w:rsidRDefault="00C10414" w:rsidP="00C51D0F">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2045EE6C" w:rsidR="001E41F3" w:rsidRDefault="00B26FA0">
            <w:pPr>
              <w:pStyle w:val="CRCoverPage"/>
              <w:spacing w:after="0"/>
              <w:ind w:left="99"/>
              <w:rPr>
                <w:noProof/>
              </w:rPr>
            </w:pPr>
            <w:r>
              <w:rPr>
                <w:noProof/>
              </w:rPr>
              <w:t>8</w:t>
            </w: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2E2E8" w14:textId="1856E95E"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w:t>
            </w:r>
            <w:r w:rsidR="0027142C">
              <w:rPr>
                <w:noProof/>
              </w:rPr>
              <w:t>8</w:t>
            </w:r>
          </w:p>
          <w:p w14:paraId="4487CE45" w14:textId="50839473"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11B1F14D" w14:textId="65D20146" w:rsidR="00B26FA0" w:rsidRDefault="00145D43">
            <w:pPr>
              <w:pStyle w:val="CRCoverPage"/>
              <w:spacing w:after="0"/>
              <w:ind w:left="99"/>
              <w:rPr>
                <w:noProof/>
              </w:rPr>
            </w:pPr>
            <w:r w:rsidRPr="00EA6543">
              <w:rPr>
                <w:noProof/>
              </w:rPr>
              <w:t xml:space="preserve">TS/TR </w:t>
            </w:r>
            <w:r w:rsidR="005A6515" w:rsidRPr="00EA6543">
              <w:rPr>
                <w:noProof/>
              </w:rPr>
              <w:t>38.4</w:t>
            </w:r>
            <w:r w:rsidR="0047744D">
              <w:rPr>
                <w:noProof/>
              </w:rPr>
              <w:t>55</w:t>
            </w:r>
            <w:r w:rsidRPr="00EA6543">
              <w:rPr>
                <w:noProof/>
              </w:rPr>
              <w:t xml:space="preserve"> CR </w:t>
            </w:r>
            <w:r w:rsidR="00B26FA0">
              <w:rPr>
                <w:noProof/>
              </w:rPr>
              <w:t>0166</w:t>
            </w:r>
          </w:p>
          <w:p w14:paraId="732FED18" w14:textId="5B9CB3E0" w:rsidR="00B26FA0"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09FDB9EA" w:rsidR="001E41F3"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7F161" w:rsidR="008863B9" w:rsidRDefault="00AF7EF1">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5E9DFB62" w14:textId="77777777" w:rsidR="004E4A1C" w:rsidRPr="002023F1" w:rsidRDefault="004E4A1C" w:rsidP="004E4A1C">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105497900"/>
      <w:bookmarkStart w:id="16" w:name="_Toc112855430"/>
      <w:bookmarkStart w:id="17" w:name="_Toc113836826"/>
      <w:bookmarkStart w:id="18" w:name="_Toc17558739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p>
    <w:p w14:paraId="6DC1D968" w14:textId="77777777" w:rsidR="004E4A1C" w:rsidRPr="002023F1" w:rsidRDefault="004E4A1C" w:rsidP="004E4A1C">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105497901"/>
      <w:bookmarkStart w:id="29" w:name="_Toc112855431"/>
      <w:bookmarkStart w:id="30" w:name="_Toc113836827"/>
      <w:bookmarkStart w:id="31" w:name="_Toc175587394"/>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p>
    <w:p w14:paraId="40BE5FD2" w14:textId="77777777" w:rsidR="004E4A1C" w:rsidRPr="002023F1" w:rsidRDefault="004E4A1C" w:rsidP="004E4A1C">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626ECAA3" w14:textId="77777777" w:rsidR="004E4A1C" w:rsidRPr="002023F1" w:rsidRDefault="004E4A1C" w:rsidP="004E4A1C">
      <w:pPr>
        <w:pStyle w:val="Heading4"/>
        <w:rPr>
          <w:lang w:eastAsia="zh-CN"/>
        </w:rPr>
      </w:pPr>
      <w:bookmarkStart w:id="32" w:name="_CR8_13_3_2"/>
      <w:bookmarkStart w:id="33" w:name="_Toc534722206"/>
      <w:bookmarkStart w:id="34" w:name="_Toc51763516"/>
      <w:bookmarkStart w:id="35" w:name="_Toc64448682"/>
      <w:bookmarkStart w:id="36" w:name="_Toc66289341"/>
      <w:bookmarkStart w:id="37" w:name="_Toc74154454"/>
      <w:bookmarkStart w:id="38" w:name="_Toc81383198"/>
      <w:bookmarkStart w:id="39" w:name="_Toc88657831"/>
      <w:bookmarkStart w:id="40" w:name="_Toc97910743"/>
      <w:bookmarkStart w:id="41" w:name="_Toc105497902"/>
      <w:bookmarkStart w:id="42" w:name="_Toc112855432"/>
      <w:bookmarkStart w:id="43" w:name="_Toc113836828"/>
      <w:bookmarkStart w:id="44" w:name="_Toc175587395"/>
      <w:bookmarkEnd w:id="32"/>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3"/>
      <w:bookmarkEnd w:id="34"/>
      <w:bookmarkEnd w:id="35"/>
      <w:bookmarkEnd w:id="36"/>
      <w:bookmarkEnd w:id="37"/>
      <w:bookmarkEnd w:id="38"/>
      <w:bookmarkEnd w:id="39"/>
      <w:bookmarkEnd w:id="40"/>
      <w:bookmarkEnd w:id="41"/>
      <w:bookmarkEnd w:id="42"/>
      <w:bookmarkEnd w:id="43"/>
      <w:bookmarkEnd w:id="44"/>
    </w:p>
    <w:p w14:paraId="4F60B6C4" w14:textId="77777777" w:rsidR="004E4A1C" w:rsidRPr="002023F1" w:rsidRDefault="004E4A1C" w:rsidP="004E4A1C">
      <w:pPr>
        <w:pStyle w:val="TH"/>
      </w:pPr>
      <w:r w:rsidRPr="00707B3F">
        <w:rPr>
          <w:noProof/>
        </w:rPr>
        <w:object w:dxaOrig="6768" w:dyaOrig="2655" w14:anchorId="4FAAD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1pt" o:ole="">
            <v:imagedata r:id="rId12" o:title=""/>
          </v:shape>
          <o:OLEObject Type="Embed" ProgID="Word.Picture.8" ShapeID="_x0000_i1025" DrawAspect="Content" ObjectID="_1790677997" r:id="rId13"/>
        </w:object>
      </w:r>
    </w:p>
    <w:p w14:paraId="4C505817" w14:textId="77777777" w:rsidR="004E4A1C" w:rsidRPr="002023F1" w:rsidRDefault="004E4A1C" w:rsidP="004E4A1C">
      <w:pPr>
        <w:pStyle w:val="TF"/>
      </w:pPr>
      <w:bookmarkStart w:id="45" w:name="_CRFigure8_13_3_21"/>
      <w:r>
        <w:t xml:space="preserve">Figure </w:t>
      </w:r>
      <w:bookmarkEnd w:id="45"/>
      <w:r>
        <w:t>8.13</w:t>
      </w:r>
      <w:r w:rsidRPr="002023F1">
        <w:t>.</w:t>
      </w:r>
      <w:r>
        <w:t>3</w:t>
      </w:r>
      <w:r w:rsidRPr="002023F1">
        <w:t xml:space="preserve">.2-1: </w:t>
      </w:r>
      <w:r>
        <w:t>Positioning Measurement</w:t>
      </w:r>
      <w:r w:rsidRPr="002023F1">
        <w:t xml:space="preserve"> procedure: successful operation</w:t>
      </w:r>
    </w:p>
    <w:p w14:paraId="415050DC" w14:textId="77777777" w:rsidR="004E4A1C" w:rsidRDefault="004E4A1C" w:rsidP="004E4A1C">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proofErr w:type="gramStart"/>
      <w:r w:rsidRPr="007E6041">
        <w:t>IE.</w:t>
      </w:r>
      <w:r w:rsidRPr="00707B3F">
        <w:rPr>
          <w:noProof/>
        </w:rPr>
        <w:t>.</w:t>
      </w:r>
      <w:proofErr w:type="gramEnd"/>
    </w:p>
    <w:p w14:paraId="413ACDFB" w14:textId="77777777" w:rsidR="004E4A1C" w:rsidRDefault="004E4A1C" w:rsidP="004E4A1C">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07FCE9A8" w14:textId="32DE8BD5" w:rsidR="004E4A1C" w:rsidRPr="00DA7B23" w:rsidRDefault="004E4A1C" w:rsidP="004E4A1C">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46" w:author="Huawei" w:date="2024-09-25T15:18:00Z">
        <w:r w:rsidR="00355D4E">
          <w:t>, if supported,</w:t>
        </w:r>
        <w:r w:rsidR="00DF5A2E">
          <w:t xml:space="preserve"> </w:t>
        </w:r>
      </w:ins>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C9C92D9" w14:textId="77777777" w:rsidR="004E4A1C" w:rsidRDefault="004E4A1C" w:rsidP="004E4A1C">
      <w:bookmarkStart w:id="47" w:name="_Toc534722207"/>
      <w:bookmarkStart w:id="48"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6DBA46E0" w14:textId="77777777" w:rsidR="004E4A1C" w:rsidRDefault="004E4A1C" w:rsidP="004E4A1C">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1E3DFA7C" w14:textId="77777777" w:rsidR="004E4A1C" w:rsidRDefault="004E4A1C" w:rsidP="004E4A1C">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ABF2B4E" w14:textId="0F35EA16" w:rsidR="004E4A1C" w:rsidRPr="00AD2986" w:rsidRDefault="004E4A1C" w:rsidP="004E4A1C">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22ED3B62" w14:textId="77777777" w:rsidR="004E4A1C" w:rsidRPr="002023F1" w:rsidRDefault="004E4A1C" w:rsidP="004E4A1C">
      <w:pPr>
        <w:pStyle w:val="Heading4"/>
        <w:rPr>
          <w:lang w:eastAsia="zh-CN"/>
        </w:rPr>
      </w:pPr>
      <w:bookmarkStart w:id="49" w:name="_CR8_13_3_3"/>
      <w:bookmarkStart w:id="50" w:name="_Toc64448683"/>
      <w:bookmarkStart w:id="51" w:name="_Toc66289342"/>
      <w:bookmarkStart w:id="52" w:name="_Toc74154455"/>
      <w:bookmarkStart w:id="53" w:name="_Toc81383199"/>
      <w:bookmarkStart w:id="54" w:name="_Toc88657832"/>
      <w:bookmarkStart w:id="55" w:name="_Toc97910744"/>
      <w:bookmarkStart w:id="56" w:name="_Toc105497903"/>
      <w:bookmarkStart w:id="57" w:name="_Toc112855433"/>
      <w:bookmarkStart w:id="58" w:name="_Toc113836829"/>
      <w:bookmarkStart w:id="59" w:name="_Toc175587396"/>
      <w:bookmarkEnd w:id="49"/>
      <w:r>
        <w:rPr>
          <w:lang w:eastAsia="zh-CN"/>
        </w:rPr>
        <w:lastRenderedPageBreak/>
        <w:t>8.13</w:t>
      </w:r>
      <w:r w:rsidRPr="002023F1">
        <w:rPr>
          <w:lang w:eastAsia="zh-CN"/>
        </w:rPr>
        <w:t>.</w:t>
      </w:r>
      <w:r>
        <w:rPr>
          <w:lang w:eastAsia="zh-CN"/>
        </w:rPr>
        <w:t>3</w:t>
      </w:r>
      <w:r w:rsidRPr="002023F1">
        <w:rPr>
          <w:lang w:eastAsia="zh-CN"/>
        </w:rPr>
        <w:t>.3</w:t>
      </w:r>
      <w:r w:rsidRPr="002023F1">
        <w:rPr>
          <w:lang w:eastAsia="zh-CN"/>
        </w:rPr>
        <w:tab/>
        <w:t>Unsuccessful Operation</w:t>
      </w:r>
      <w:bookmarkEnd w:id="47"/>
      <w:bookmarkEnd w:id="48"/>
      <w:bookmarkEnd w:id="50"/>
      <w:bookmarkEnd w:id="51"/>
      <w:bookmarkEnd w:id="52"/>
      <w:bookmarkEnd w:id="53"/>
      <w:bookmarkEnd w:id="54"/>
      <w:bookmarkEnd w:id="55"/>
      <w:bookmarkEnd w:id="56"/>
      <w:bookmarkEnd w:id="57"/>
      <w:bookmarkEnd w:id="58"/>
      <w:bookmarkEnd w:id="59"/>
    </w:p>
    <w:p w14:paraId="020BF599" w14:textId="77777777" w:rsidR="004E4A1C" w:rsidRPr="002023F1" w:rsidRDefault="004E4A1C" w:rsidP="004E4A1C">
      <w:pPr>
        <w:pStyle w:val="TH"/>
      </w:pPr>
      <w:r w:rsidRPr="00707B3F">
        <w:rPr>
          <w:noProof/>
        </w:rPr>
        <w:object w:dxaOrig="6768" w:dyaOrig="2655" w14:anchorId="68F6C986">
          <v:shape id="_x0000_i1026" type="#_x0000_t75" style="width:324pt;height:123.1pt" o:ole="">
            <v:imagedata r:id="rId14" o:title=""/>
          </v:shape>
          <o:OLEObject Type="Embed" ProgID="Word.Picture.8" ShapeID="_x0000_i1026" DrawAspect="Content" ObjectID="_1790677998" r:id="rId15"/>
        </w:object>
      </w:r>
    </w:p>
    <w:p w14:paraId="1FD99DA4" w14:textId="77777777" w:rsidR="004E4A1C" w:rsidRPr="002023F1" w:rsidRDefault="004E4A1C" w:rsidP="004E4A1C">
      <w:pPr>
        <w:pStyle w:val="TF"/>
      </w:pPr>
      <w:bookmarkStart w:id="60" w:name="_CRFigure8_13_3_31"/>
      <w:r>
        <w:t xml:space="preserve">Figure </w:t>
      </w:r>
      <w:bookmarkEnd w:id="60"/>
      <w:r>
        <w:t>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A8152C0" w14:textId="77777777" w:rsidR="004E4A1C" w:rsidRPr="002023F1" w:rsidRDefault="004E4A1C" w:rsidP="004E4A1C">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E508D1B" w14:textId="77777777" w:rsidR="004E4A1C" w:rsidRPr="002023F1" w:rsidRDefault="004E4A1C" w:rsidP="004E4A1C">
      <w:pPr>
        <w:pStyle w:val="Heading4"/>
        <w:rPr>
          <w:lang w:eastAsia="zh-CN"/>
        </w:rPr>
      </w:pPr>
      <w:bookmarkStart w:id="61" w:name="_CR8_13_3_4"/>
      <w:bookmarkStart w:id="62" w:name="_Toc534722208"/>
      <w:bookmarkStart w:id="63" w:name="_Toc51763518"/>
      <w:bookmarkStart w:id="64" w:name="_Toc64448684"/>
      <w:bookmarkStart w:id="65" w:name="_Toc66289343"/>
      <w:bookmarkStart w:id="66" w:name="_Toc74154456"/>
      <w:bookmarkStart w:id="67" w:name="_Toc81383200"/>
      <w:bookmarkStart w:id="68" w:name="_Toc88657833"/>
      <w:bookmarkStart w:id="69" w:name="_Toc97910745"/>
      <w:bookmarkStart w:id="70" w:name="_Toc105497904"/>
      <w:bookmarkStart w:id="71" w:name="_Toc112855434"/>
      <w:bookmarkStart w:id="72" w:name="_Toc113836830"/>
      <w:bookmarkStart w:id="73" w:name="_Toc175587397"/>
      <w:bookmarkEnd w:id="6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62"/>
      <w:bookmarkEnd w:id="63"/>
      <w:bookmarkEnd w:id="64"/>
      <w:bookmarkEnd w:id="65"/>
      <w:bookmarkEnd w:id="66"/>
      <w:bookmarkEnd w:id="67"/>
      <w:bookmarkEnd w:id="68"/>
      <w:bookmarkEnd w:id="69"/>
      <w:bookmarkEnd w:id="70"/>
      <w:bookmarkEnd w:id="71"/>
      <w:bookmarkEnd w:id="72"/>
      <w:bookmarkEnd w:id="73"/>
    </w:p>
    <w:p w14:paraId="03421A4E" w14:textId="77777777" w:rsidR="004E4A1C" w:rsidRDefault="004E4A1C" w:rsidP="004E4A1C">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4E4A1C" w:rsidRDefault="0018416D" w:rsidP="00FE404B">
      <w:pPr>
        <w:rPr>
          <w:lang w:eastAsia="zh-CN"/>
        </w:rPr>
      </w:pPr>
    </w:p>
    <w:p w14:paraId="0AF7F028" w14:textId="76DBFEE7" w:rsidR="00D61066" w:rsidRDefault="00D61066" w:rsidP="00D61066">
      <w:pPr>
        <w:jc w:val="center"/>
        <w:rPr>
          <w:highlight w:val="yellow"/>
        </w:rPr>
      </w:pPr>
      <w:bookmarkStart w:id="74" w:name="_CR8_2_6_4"/>
      <w:bookmarkEnd w:id="74"/>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2A5A0" w14:textId="77777777" w:rsidR="00CF7EE0" w:rsidRDefault="00CF7EE0">
      <w:r>
        <w:separator/>
      </w:r>
    </w:p>
  </w:endnote>
  <w:endnote w:type="continuationSeparator" w:id="0">
    <w:p w14:paraId="47BB0FB9" w14:textId="77777777" w:rsidR="00CF7EE0" w:rsidRDefault="00CF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F1C01" w14:textId="77777777" w:rsidR="00CF7EE0" w:rsidRDefault="00CF7EE0">
      <w:r>
        <w:separator/>
      </w:r>
    </w:p>
  </w:footnote>
  <w:footnote w:type="continuationSeparator" w:id="0">
    <w:p w14:paraId="33C1CD54" w14:textId="77777777" w:rsidR="00CF7EE0" w:rsidRDefault="00CF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361A"/>
    <w:rsid w:val="00074A8D"/>
    <w:rsid w:val="00075654"/>
    <w:rsid w:val="00075F61"/>
    <w:rsid w:val="000A6394"/>
    <w:rsid w:val="000B7FED"/>
    <w:rsid w:val="000C038A"/>
    <w:rsid w:val="000C6598"/>
    <w:rsid w:val="000C6A43"/>
    <w:rsid w:val="000D44B3"/>
    <w:rsid w:val="0011227C"/>
    <w:rsid w:val="00145D43"/>
    <w:rsid w:val="0015083C"/>
    <w:rsid w:val="001554E8"/>
    <w:rsid w:val="00156DEB"/>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142C"/>
    <w:rsid w:val="00275D12"/>
    <w:rsid w:val="00281CF9"/>
    <w:rsid w:val="00282DD0"/>
    <w:rsid w:val="002846EE"/>
    <w:rsid w:val="00284FEB"/>
    <w:rsid w:val="002860C4"/>
    <w:rsid w:val="002870B3"/>
    <w:rsid w:val="002A05A6"/>
    <w:rsid w:val="002B5741"/>
    <w:rsid w:val="002B67E5"/>
    <w:rsid w:val="002C5556"/>
    <w:rsid w:val="002C6F68"/>
    <w:rsid w:val="002E472E"/>
    <w:rsid w:val="002F6BF3"/>
    <w:rsid w:val="0030325F"/>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E1A36"/>
    <w:rsid w:val="003E2E3B"/>
    <w:rsid w:val="004001D1"/>
    <w:rsid w:val="00410371"/>
    <w:rsid w:val="00417741"/>
    <w:rsid w:val="004242F1"/>
    <w:rsid w:val="00431D1B"/>
    <w:rsid w:val="00436B57"/>
    <w:rsid w:val="004419F6"/>
    <w:rsid w:val="004444E5"/>
    <w:rsid w:val="0044589C"/>
    <w:rsid w:val="00451C8C"/>
    <w:rsid w:val="00456C02"/>
    <w:rsid w:val="0046205F"/>
    <w:rsid w:val="004749F9"/>
    <w:rsid w:val="0047744D"/>
    <w:rsid w:val="004B1E82"/>
    <w:rsid w:val="004B5F8A"/>
    <w:rsid w:val="004B656D"/>
    <w:rsid w:val="004B75B7"/>
    <w:rsid w:val="004D3034"/>
    <w:rsid w:val="004D522E"/>
    <w:rsid w:val="004E104F"/>
    <w:rsid w:val="004E49D6"/>
    <w:rsid w:val="004E4A1C"/>
    <w:rsid w:val="004F6848"/>
    <w:rsid w:val="005141D9"/>
    <w:rsid w:val="00515646"/>
    <w:rsid w:val="0051580D"/>
    <w:rsid w:val="005328B8"/>
    <w:rsid w:val="0053443D"/>
    <w:rsid w:val="005455CC"/>
    <w:rsid w:val="00545A2B"/>
    <w:rsid w:val="00547111"/>
    <w:rsid w:val="005579FC"/>
    <w:rsid w:val="0056254F"/>
    <w:rsid w:val="00565888"/>
    <w:rsid w:val="0056668C"/>
    <w:rsid w:val="00572055"/>
    <w:rsid w:val="0058179A"/>
    <w:rsid w:val="005912F5"/>
    <w:rsid w:val="00592D74"/>
    <w:rsid w:val="005952BA"/>
    <w:rsid w:val="00595906"/>
    <w:rsid w:val="005960B1"/>
    <w:rsid w:val="005A0066"/>
    <w:rsid w:val="005A6515"/>
    <w:rsid w:val="005C1C97"/>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7BE2"/>
    <w:rsid w:val="006B46FB"/>
    <w:rsid w:val="006B77E3"/>
    <w:rsid w:val="006C6991"/>
    <w:rsid w:val="006C6A4C"/>
    <w:rsid w:val="006D6722"/>
    <w:rsid w:val="006E21FB"/>
    <w:rsid w:val="006F0F36"/>
    <w:rsid w:val="006F3CBD"/>
    <w:rsid w:val="00717DE4"/>
    <w:rsid w:val="00730046"/>
    <w:rsid w:val="00767D82"/>
    <w:rsid w:val="00785CB5"/>
    <w:rsid w:val="007870A5"/>
    <w:rsid w:val="00790001"/>
    <w:rsid w:val="00792342"/>
    <w:rsid w:val="007977A8"/>
    <w:rsid w:val="007A3B39"/>
    <w:rsid w:val="007B512A"/>
    <w:rsid w:val="007C2097"/>
    <w:rsid w:val="007D0930"/>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0523"/>
    <w:rsid w:val="008C21AA"/>
    <w:rsid w:val="008D21FE"/>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3D6E"/>
    <w:rsid w:val="009C7D96"/>
    <w:rsid w:val="009E0719"/>
    <w:rsid w:val="009E3297"/>
    <w:rsid w:val="009F734F"/>
    <w:rsid w:val="00A246B6"/>
    <w:rsid w:val="00A3276A"/>
    <w:rsid w:val="00A37E51"/>
    <w:rsid w:val="00A43DB6"/>
    <w:rsid w:val="00A47E70"/>
    <w:rsid w:val="00A50CF0"/>
    <w:rsid w:val="00A554E4"/>
    <w:rsid w:val="00A659BB"/>
    <w:rsid w:val="00A7671C"/>
    <w:rsid w:val="00A93170"/>
    <w:rsid w:val="00AA14B8"/>
    <w:rsid w:val="00AA2CBC"/>
    <w:rsid w:val="00AB18FE"/>
    <w:rsid w:val="00AB4FC4"/>
    <w:rsid w:val="00AC5820"/>
    <w:rsid w:val="00AC659C"/>
    <w:rsid w:val="00AD1CD8"/>
    <w:rsid w:val="00AF7EF1"/>
    <w:rsid w:val="00B0034C"/>
    <w:rsid w:val="00B01162"/>
    <w:rsid w:val="00B07803"/>
    <w:rsid w:val="00B24ABE"/>
    <w:rsid w:val="00B258BB"/>
    <w:rsid w:val="00B26FA0"/>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1D0F"/>
    <w:rsid w:val="00C570F4"/>
    <w:rsid w:val="00C66BA2"/>
    <w:rsid w:val="00C81EB8"/>
    <w:rsid w:val="00C83805"/>
    <w:rsid w:val="00C870F6"/>
    <w:rsid w:val="00C95985"/>
    <w:rsid w:val="00CB09BD"/>
    <w:rsid w:val="00CC5026"/>
    <w:rsid w:val="00CC68D0"/>
    <w:rsid w:val="00CD6D16"/>
    <w:rsid w:val="00CE0A70"/>
    <w:rsid w:val="00CE35C7"/>
    <w:rsid w:val="00CF7EE0"/>
    <w:rsid w:val="00D03F9A"/>
    <w:rsid w:val="00D042E7"/>
    <w:rsid w:val="00D06D51"/>
    <w:rsid w:val="00D16611"/>
    <w:rsid w:val="00D24991"/>
    <w:rsid w:val="00D259FC"/>
    <w:rsid w:val="00D41E6F"/>
    <w:rsid w:val="00D44927"/>
    <w:rsid w:val="00D50255"/>
    <w:rsid w:val="00D61066"/>
    <w:rsid w:val="00D66520"/>
    <w:rsid w:val="00D8259B"/>
    <w:rsid w:val="00D84AE9"/>
    <w:rsid w:val="00D93538"/>
    <w:rsid w:val="00D95A7F"/>
    <w:rsid w:val="00DA1971"/>
    <w:rsid w:val="00DA4138"/>
    <w:rsid w:val="00DB4C98"/>
    <w:rsid w:val="00DC7467"/>
    <w:rsid w:val="00DD7884"/>
    <w:rsid w:val="00DE19AE"/>
    <w:rsid w:val="00DE34CF"/>
    <w:rsid w:val="00DF5A2E"/>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C5D8F"/>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57514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8B1C-5EAA-4943-960E-9B09EBDB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2024-10-17T05:36:00Z</dcterms:created>
  <dcterms:modified xsi:type="dcterms:W3CDTF">2024-10-17T05:36:00Z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